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e751a62" w14:textId="e751a62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E63EF9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D51490">
              <w:rPr>
                <w:rFonts w:ascii="Arial" w:hAnsi="Arial" w:cs="Arial"/>
              </w:rPr>
              <w:t>496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Pr="002B6A05" w:rsidR="00E173EC">
              <w:rPr>
                <w:rFonts w:ascii="Arial" w:hAnsi="Arial" w:cs="Arial"/>
              </w:rPr>
              <w:t>1</w:t>
            </w:r>
            <w:r w:rsidRPr="002B6A05" w:rsidR="00340399">
              <w:rPr>
                <w:rFonts w:ascii="Arial" w:hAnsi="Arial" w:cs="Arial"/>
              </w:rPr>
              <w:t>-</w:t>
            </w:r>
            <w:r w:rsidR="00E63EF9">
              <w:rPr>
                <w:rFonts w:ascii="Arial" w:hAnsi="Arial" w:cs="Arial"/>
              </w:rPr>
              <w:t>15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9E7CEE">
        <w:rPr>
          <w:rFonts w:ascii="Arial" w:hAnsi="Arial" w:eastAsia="Times New Roman" w:cs="Arial"/>
          <w:sz w:val="24"/>
          <w:szCs w:val="24"/>
          <w:lang w:eastAsia="hr-HR"/>
        </w:rPr>
        <w:t>9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24268C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F47E0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D51490" w:rsidP="00F65D4C" w:rsidRDefault="00D5149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98116B">
        <w:rPr>
          <w:rFonts w:ascii="Arial" w:hAnsi="Arial" w:eastAsia="Times New Roman" w:cs="Arial"/>
          <w:sz w:val="24"/>
          <w:szCs w:val="24"/>
          <w:lang w:eastAsia="hr-HR"/>
        </w:rPr>
        <w:t xml:space="preserve">L&amp;L AUTOMOBILI d.o.o., </w:t>
      </w:r>
      <w:r w:rsidRPr="0098116B" w:rsidR="0098116B">
        <w:rPr>
          <w:rFonts w:ascii="Arial" w:hAnsi="Arial" w:eastAsia="Times New Roman" w:cs="Arial"/>
          <w:sz w:val="24"/>
          <w:szCs w:val="24"/>
          <w:lang w:eastAsia="hr-HR"/>
        </w:rPr>
        <w:t>Veleševec, Veleševec 186/1</w:t>
      </w:r>
      <w:r w:rsidRPr="0098116B">
        <w:rPr>
          <w:rFonts w:ascii="Arial" w:hAnsi="Arial" w:eastAsia="Times New Roman" w:cs="Arial"/>
          <w:sz w:val="24"/>
          <w:szCs w:val="24"/>
          <w:lang w:eastAsia="hr-HR"/>
        </w:rPr>
        <w:t>, OIB:71094868761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D51490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D51490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="00CC436D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98116B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98116B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98116B" w:rsidR="00F65D4C" w:rsidP="00502BFD" w:rsidRDefault="00F65D4C">
      <w:pPr>
        <w:numPr>
          <w:ilvl w:val="0"/>
          <w:numId w:val="2"/>
        </w:num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8116B">
        <w:rPr>
          <w:rFonts w:ascii="Arial" w:hAnsi="Arial" w:eastAsia="Times New Roman" w:cs="Arial"/>
          <w:sz w:val="24"/>
          <w:szCs w:val="24"/>
          <w:lang w:eastAsia="hr-HR"/>
        </w:rPr>
        <w:t>za</w:t>
      </w:r>
      <w:r w:rsidRPr="0098116B" w:rsidR="00502BFD">
        <w:rPr>
          <w:rFonts w:ascii="Arial" w:hAnsi="Arial" w:eastAsia="Times New Roman" w:cs="Arial"/>
          <w:sz w:val="24"/>
          <w:szCs w:val="24"/>
          <w:lang w:eastAsia="hr-HR"/>
        </w:rPr>
        <w:t xml:space="preserve"> predlagatelja</w:t>
      </w:r>
      <w:r w:rsidRPr="0098116B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98116B" w:rsidR="00497D31">
        <w:rPr>
          <w:rFonts w:ascii="Arial" w:hAnsi="Arial" w:eastAsia="Times New Roman" w:cs="Arial"/>
          <w:sz w:val="24"/>
          <w:szCs w:val="24"/>
          <w:lang w:eastAsia="hr-HR"/>
        </w:rPr>
        <w:t>RH:</w:t>
      </w:r>
      <w:r w:rsidRPr="0098116B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zastupnica</w:t>
      </w:r>
      <w:r w:rsidRPr="0098116B">
        <w:rPr>
          <w:rFonts w:ascii="Arial" w:hAnsi="Arial" w:eastAsia="Times New Roman" w:cs="Arial"/>
          <w:sz w:val="24"/>
          <w:szCs w:val="24"/>
          <w:lang w:eastAsia="hr-HR"/>
        </w:rPr>
        <w:t xml:space="preserve"> po zakonu</w:t>
      </w:r>
      <w:r w:rsidRPr="0098116B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98116B" w:rsidR="00E63EF9">
        <w:rPr>
          <w:rFonts w:ascii="Arial" w:hAnsi="Arial" w:eastAsia="Times New Roman" w:cs="Arial"/>
          <w:sz w:val="24"/>
          <w:szCs w:val="24"/>
          <w:lang w:eastAsia="hr-HR"/>
        </w:rPr>
        <w:t>Jelena Knežević</w:t>
      </w:r>
      <w:r w:rsidRPr="0098116B" w:rsidR="00DD7F25">
        <w:rPr>
          <w:rFonts w:ascii="Arial" w:hAnsi="Arial" w:eastAsia="Times New Roman" w:cs="Arial"/>
          <w:sz w:val="24"/>
          <w:szCs w:val="24"/>
          <w:lang w:eastAsia="hr-HR"/>
        </w:rPr>
        <w:t>, zamjenica ŽDO</w:t>
      </w:r>
    </w:p>
    <w:p w:rsidRPr="002B6A05" w:rsidR="00F65D4C" w:rsidP="00502BFD" w:rsidRDefault="00F65D4C">
      <w:pPr>
        <w:numPr>
          <w:ilvl w:val="0"/>
          <w:numId w:val="2"/>
        </w:num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</w:t>
      </w:r>
      <w:r w:rsidR="0098116B">
        <w:rPr>
          <w:rFonts w:ascii="Arial" w:hAnsi="Arial" w:eastAsia="Times New Roman" w:cs="Arial"/>
          <w:sz w:val="24"/>
          <w:szCs w:val="24"/>
          <w:lang w:eastAsia="hr-HR"/>
        </w:rPr>
        <w:t>nitko</w:t>
      </w:r>
      <w:r w:rsidR="00272FD2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="0098116B" w:rsidP="00F65D4C" w:rsidRDefault="0098116B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="0098116B" w:rsidP="0098116B" w:rsidRDefault="0098116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 spis zaprimljen podnesak Kris</w:t>
      </w:r>
      <w:r w:rsidR="00D32A2B">
        <w:rPr>
          <w:rFonts w:ascii="Arial" w:hAnsi="Arial" w:eastAsia="Times New Roman" w:cs="Arial"/>
          <w:sz w:val="24"/>
          <w:szCs w:val="24"/>
          <w:lang w:eastAsia="hr-HR"/>
        </w:rPr>
        <w:t>t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ijana Ožure koji ističe da je on bivši vlasnik i direktor dužnika te da je 09. rujna 2021. došlo do promjene vlasnika, direktora i sjedišta društva te da je od tog dana pa nadalje jedini imatelj poslovnih udjela i jedini direktor Nenad Klobučar. </w:t>
      </w:r>
    </w:p>
    <w:p w:rsidR="0098116B" w:rsidP="0098116B" w:rsidRDefault="0098116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98116B" w:rsidP="0098116B" w:rsidRDefault="0098116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Utvrđuje se da je sud uvidom u izvadak iz sudskog registra utvrdio da je do promjene članova društva i članova uprave došlo 14. listopada 2021.</w:t>
      </w:r>
    </w:p>
    <w:p w:rsidR="0098116B" w:rsidP="0098116B" w:rsidRDefault="0098116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98116B" w:rsidP="0098116B" w:rsidRDefault="0098116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Sud donosi</w:t>
      </w:r>
    </w:p>
    <w:p w:rsidR="0098116B" w:rsidP="0098116B" w:rsidRDefault="0098116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="0098116B" w:rsidP="0098116B" w:rsidRDefault="0098116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98116B" w:rsidP="0098116B" w:rsidRDefault="0098116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Današnje ročište se odgađa, a slijedeće će se odrediti pisanim putem na koje će se pozvati zastupnik po zakonu dužnika Nenad Klobučar.</w:t>
      </w:r>
    </w:p>
    <w:p w:rsidRPr="002B6A05" w:rsidR="0098116B" w:rsidP="00F65D4C" w:rsidRDefault="0098116B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98116B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:40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797FF7" w:rsidP="0098116B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  <w:r w:rsidRPr="002B6A05" w:rsidR="00797FF7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DC70E5" w:rsidP="0098116B" w:rsidRDefault="00DC70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858EC" w:rsidP="00501147" w:rsidRDefault="006858EC">
      <w:pPr>
        <w:spacing w:after="0" w:line="240" w:lineRule="auto"/>
      </w:pPr>
      <w:r>
        <w:separator/>
      </w:r>
    </w:p>
  </w:endnote>
  <w:endnote w:type="continuationSeparator" w:id="0">
    <w:p w:rsidR="006858EC" w:rsidP="00501147" w:rsidRDefault="00685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858EC" w:rsidP="00501147" w:rsidRDefault="006858EC">
      <w:pPr>
        <w:spacing w:after="0" w:line="240" w:lineRule="auto"/>
      </w:pPr>
      <w:r>
        <w:separator/>
      </w:r>
    </w:p>
  </w:footnote>
  <w:footnote w:type="continuationSeparator" w:id="0">
    <w:p w:rsidR="006858EC" w:rsidP="00501147" w:rsidRDefault="00685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D32A2B">
      <w:rPr>
        <w:rFonts w:ascii="Arial" w:hAnsi="Arial" w:cs="Arial"/>
        <w:noProof/>
        <w:sz w:val="24"/>
        <w:szCs w:val="24"/>
      </w:rPr>
      <w:t>Poslovni broj: 10 St-496/2021-15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98116B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95EE1"/>
    <w:rsid w:val="000B6F54"/>
    <w:rsid w:val="000C07B1"/>
    <w:rsid w:val="00126B4E"/>
    <w:rsid w:val="00164105"/>
    <w:rsid w:val="00194888"/>
    <w:rsid w:val="001B70EC"/>
    <w:rsid w:val="001D0FC7"/>
    <w:rsid w:val="001D5D3B"/>
    <w:rsid w:val="001F6DF0"/>
    <w:rsid w:val="002144FF"/>
    <w:rsid w:val="002357F3"/>
    <w:rsid w:val="002361B6"/>
    <w:rsid w:val="00237FCE"/>
    <w:rsid w:val="0024268C"/>
    <w:rsid w:val="00272FD2"/>
    <w:rsid w:val="00281C77"/>
    <w:rsid w:val="002941B1"/>
    <w:rsid w:val="002971D6"/>
    <w:rsid w:val="002A735D"/>
    <w:rsid w:val="002B6A05"/>
    <w:rsid w:val="002C5E82"/>
    <w:rsid w:val="002D2FC4"/>
    <w:rsid w:val="002E3DDB"/>
    <w:rsid w:val="002E6979"/>
    <w:rsid w:val="002F1D63"/>
    <w:rsid w:val="002F61DE"/>
    <w:rsid w:val="00340399"/>
    <w:rsid w:val="00341823"/>
    <w:rsid w:val="003422E1"/>
    <w:rsid w:val="00342CFC"/>
    <w:rsid w:val="00343BE3"/>
    <w:rsid w:val="00345212"/>
    <w:rsid w:val="0036443E"/>
    <w:rsid w:val="00367E59"/>
    <w:rsid w:val="00385BF0"/>
    <w:rsid w:val="00394A8C"/>
    <w:rsid w:val="00397AE7"/>
    <w:rsid w:val="003A4477"/>
    <w:rsid w:val="003A6644"/>
    <w:rsid w:val="003B0CA8"/>
    <w:rsid w:val="003E4AD7"/>
    <w:rsid w:val="00427A51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E1C60"/>
    <w:rsid w:val="00501147"/>
    <w:rsid w:val="00502BFD"/>
    <w:rsid w:val="00521DEA"/>
    <w:rsid w:val="00536741"/>
    <w:rsid w:val="0055446B"/>
    <w:rsid w:val="00582092"/>
    <w:rsid w:val="00597D2F"/>
    <w:rsid w:val="005C0B84"/>
    <w:rsid w:val="005D45E6"/>
    <w:rsid w:val="005E1D89"/>
    <w:rsid w:val="005F3F8F"/>
    <w:rsid w:val="005F5DCE"/>
    <w:rsid w:val="005F633B"/>
    <w:rsid w:val="00640FB4"/>
    <w:rsid w:val="00651E9C"/>
    <w:rsid w:val="00666775"/>
    <w:rsid w:val="00685195"/>
    <w:rsid w:val="006858EC"/>
    <w:rsid w:val="0069332A"/>
    <w:rsid w:val="00693926"/>
    <w:rsid w:val="006A0560"/>
    <w:rsid w:val="006D5479"/>
    <w:rsid w:val="00701D1D"/>
    <w:rsid w:val="00702B49"/>
    <w:rsid w:val="007231CA"/>
    <w:rsid w:val="00727664"/>
    <w:rsid w:val="00732BCA"/>
    <w:rsid w:val="00737EA9"/>
    <w:rsid w:val="00741600"/>
    <w:rsid w:val="00757A30"/>
    <w:rsid w:val="007802E2"/>
    <w:rsid w:val="0078776D"/>
    <w:rsid w:val="00797CDD"/>
    <w:rsid w:val="00797FF7"/>
    <w:rsid w:val="007A409A"/>
    <w:rsid w:val="007A5602"/>
    <w:rsid w:val="007D0553"/>
    <w:rsid w:val="007E49A2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8116B"/>
    <w:rsid w:val="009E24AB"/>
    <w:rsid w:val="009E7CEE"/>
    <w:rsid w:val="00A02D48"/>
    <w:rsid w:val="00A31425"/>
    <w:rsid w:val="00A31587"/>
    <w:rsid w:val="00A3382D"/>
    <w:rsid w:val="00A46425"/>
    <w:rsid w:val="00A52BE7"/>
    <w:rsid w:val="00A65DFC"/>
    <w:rsid w:val="00A65E60"/>
    <w:rsid w:val="00A729A1"/>
    <w:rsid w:val="00AA1295"/>
    <w:rsid w:val="00AF28D9"/>
    <w:rsid w:val="00B00B9A"/>
    <w:rsid w:val="00B367DA"/>
    <w:rsid w:val="00B43087"/>
    <w:rsid w:val="00B43741"/>
    <w:rsid w:val="00B545B7"/>
    <w:rsid w:val="00B7696B"/>
    <w:rsid w:val="00B92B86"/>
    <w:rsid w:val="00B96C65"/>
    <w:rsid w:val="00BA36FB"/>
    <w:rsid w:val="00BA4B67"/>
    <w:rsid w:val="00BB5217"/>
    <w:rsid w:val="00BC5568"/>
    <w:rsid w:val="00BD7A74"/>
    <w:rsid w:val="00C1030E"/>
    <w:rsid w:val="00C21B7C"/>
    <w:rsid w:val="00C250D8"/>
    <w:rsid w:val="00C449A3"/>
    <w:rsid w:val="00C470B6"/>
    <w:rsid w:val="00C50709"/>
    <w:rsid w:val="00C75631"/>
    <w:rsid w:val="00CB0DAC"/>
    <w:rsid w:val="00CC436D"/>
    <w:rsid w:val="00CE3864"/>
    <w:rsid w:val="00CF6122"/>
    <w:rsid w:val="00D228AD"/>
    <w:rsid w:val="00D32A2B"/>
    <w:rsid w:val="00D400B5"/>
    <w:rsid w:val="00D43FE4"/>
    <w:rsid w:val="00D50D29"/>
    <w:rsid w:val="00D51490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63EF9"/>
    <w:rsid w:val="00E7673F"/>
    <w:rsid w:val="00EB0D3A"/>
    <w:rsid w:val="00EC15A5"/>
    <w:rsid w:val="00F10AE8"/>
    <w:rsid w:val="00F12359"/>
    <w:rsid w:val="00F24973"/>
    <w:rsid w:val="00F25F1A"/>
    <w:rsid w:val="00F35C91"/>
    <w:rsid w:val="00F46F57"/>
    <w:rsid w:val="00F47C70"/>
    <w:rsid w:val="00F47E02"/>
    <w:rsid w:val="00F65D4C"/>
    <w:rsid w:val="00F84A93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3674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36741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36741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36741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36741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9. veljače 2022.</izvorni_sadrzaj>
    <derivirana_varijabla naziv="DomainObject.StvarniPocetakDatum_1">9. veljače 2022.</derivirana_varijabla>
  </DomainObject.StvarniPocetakDatum>
  <DomainObject.StvarniZavrsetakDatum>
    <izvorni_sadrzaj>9. veljače 2022.</izvorni_sadrzaj>
    <derivirana_varijabla naziv="DomainObject.StvarniZavrsetakDatum_1">9. veljače 2022.</derivirana_varijabla>
  </DomainObject.StvarniZavrsetakDatum>
  <DomainObject.PlaniraniZavrsetakDatum>
    <izvorni_sadrzaj>9. veljače 2022.</izvorni_sadrzaj>
    <derivirana_varijabla naziv="DomainObject.PlaniraniZavrsetakDatum_1">9. veljače 2022.</derivirana_varijabla>
  </DomainObject.PlaniraniZavrsetakDatum>
  <DomainObject.PlaniraniPocetakDatum>
    <izvorni_sadrzaj>9. veljače 2022.</izvorni_sadrzaj>
    <derivirana_varijabla naziv="DomainObject.PlaniraniPocetakDatum_1">9. veljače 2022.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13:40</izvorni_sadrzaj>
    <derivirana_varijabla naziv="DomainObject.StvarniZavrsetakVrijeme_1">13:40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veljače 2022.</izvorni_sadrzaj>
    <derivirana_varijabla naziv="DomainObject.Zapisnik.DatumKreiranja_1">9. veljače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St-496/2021-15</izvorni_sadrzaj>
    <derivirana_varijabla naziv="DomainObject.Zapisnik.Oznaka_1">St-496/2021-15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2021.</izvorni_sadrzaj>
    <derivirana_varijabla naziv="DomainObject.Predmet.DatumOsnivanja_1">26. listopada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St-496/2021</izvorni_sadrzaj>
    <derivirana_varijabla naziv="DomainObject.Predmet.OznakaBroj_1">St-496/2021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L&amp;L AUTOMOBILI društvo s ograničenom odgovornošću za trgovinu automobilima</izvorni_sadrzaj>
    <derivirana_varijabla naziv="DomainObject.Predmet.ProtustrankaFormated_1">  L&amp;L AUTOMOBILI društvo s ograničenom odgovornošću za trgovinu automobilima</derivirana_varijabla>
  </DomainObject.Predmet.ProtustrankaFormated>
  <DomainObject.Predmet.ProtustrankaFormatedOIB>
    <izvorni_sadrzaj>  L&amp;L AUTOMOBILI društvo s ograničenom odgovornošću za trgovinu automobilima, OIB 71094868761</izvorni_sadrzaj>
    <derivirana_varijabla naziv="DomainObject.Predmet.ProtustrankaFormatedOIB_1">  L&amp;L AUTOMOBILI društvo s ograničenom odgovornošću za trgovinu automobilima, OIB 71094868761</derivirana_varijabla>
  </DomainObject.Predmet.ProtustrankaFormatedOIB>
  <DomainObject.Predmet.ProtustrankaFormatedWithAdress>
    <izvorni_sadrzaj> L&amp;L AUTOMOBILI društvo s ograničenom odgovornošću za trgovinu automobilima, Ulica hrvatskih branitelja 4 A, 42000 Varaždin</izvorni_sadrzaj>
    <derivirana_varijabla naziv="DomainObject.Predmet.ProtustrankaFormatedWithAdress_1"> L&amp;L AUTOMOBILI društvo s ograničenom odgovornošću za trgovinu automobilima, Ulica hrvatskih branitelja 4 A, 42000 Varaždin</derivirana_varijabla>
  </DomainObject.Predmet.ProtustrankaFormatedWithAdress>
  <DomainObject.Predmet.ProtustrankaFormatedWithAdressOIB>
    <izvorni_sadrzaj> L&amp;L AUTOMOBILI društvo s ograničenom odgovornošću za trgovinu automobilima, OIB 71094868761, Ulica hrvatskih branitelja 4 A, 42000 Varaždin</izvorni_sadrzaj>
    <derivirana_varijabla naziv="DomainObject.Predmet.ProtustrankaFormatedWithAdressOIB_1"> L&amp;L AUTOMOBILI društvo s ograničenom odgovornošću za trgovinu automobilima, OIB 71094868761, Ulica hrvatskih branitelja 4 A, 42000 Varaždin</derivirana_varijabla>
  </DomainObject.Predmet.ProtustrankaFormatedWithAdressOIB>
  <DomainObject.Predmet.ProtustrankaWithAdress>
    <izvorni_sadrzaj>L&amp;L AUTOMOBILI društvo s ograničenom odgovornošću za trgovinu automobilima Ulica hrvatskih branitelja 4 A, 42000 Varaždin</izvorni_sadrzaj>
    <derivirana_varijabla naziv="DomainObject.Predmet.ProtustrankaWithAdress_1">L&amp;L AUTOMOBILI društvo s ograničenom odgovornošću za trgovinu automobilima Ulica hrvatskih branitelja 4 A, 42000 Varaždin</derivirana_varijabla>
  </DomainObject.Predmet.ProtustrankaWithAdress>
  <DomainObject.Predmet.ProtustrankaWithAdressOIB>
    <izvorni_sadrzaj>L&amp;L AUTOMOBILI društvo s ograničenom odgovornošću za trgovinu automobilima, OIB 71094868761, Ulica hrvatskih branitelja 4 A, 42000 Varaždin</izvorni_sadrzaj>
    <derivirana_varijabla naziv="DomainObject.Predmet.ProtustrankaWithAdressOIB_1">L&amp;L AUTOMOBILI društvo s ograničenom odgovornošću za trgovinu automobilima, OIB 71094868761, Ulica hrvatskih branitelja 4 A, 42000 Varaždin</derivirana_varijabla>
  </DomainObject.Predmet.ProtustrankaWithAdressOIB>
  <DomainObject.Predmet.ProtustrankaNazivFormated>
    <izvorni_sadrzaj>L&amp;L AUTOMOBILI društvo s ograničenom odgovornošću za trgovinu automobilima</izvorni_sadrzaj>
    <derivirana_varijabla naziv="DomainObject.Predmet.ProtustrankaNazivFormated_1">L&amp;L AUTOMOBILI društvo s ograničenom odgovornošću za trgovinu automobilima</derivirana_varijabla>
  </DomainObject.Predmet.ProtustrankaNazivFormated>
  <DomainObject.Predmet.ProtustrankaNazivFormatedOIB>
    <izvorni_sadrzaj>L&amp;L AUTOMOBILI društvo s ograničenom odgovornošću za trgovinu automobilima, OIB 71094868761</izvorni_sadrzaj>
    <derivirana_varijabla naziv="DomainObject.Predmet.ProtustrankaNazivFormatedOIB_1">L&amp;L AUTOMOBILI društvo s ograničenom odgovornošću za trgovinu automobilima, OIB 71094868761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Varaždin, Ispostava Varaždin zastupanog po punomoćniku Županijsko državno odvjetništvo u Varaždinu</izvorni_sadrzaj>
    <derivirana_varijabla naziv="DomainObject.Predmet.StrankaFormated_1">  Ministarstvo financija, Porezna uprava, Područni ured Varaždin, Ispostava Varaždin zastupanog po punomoćniku Županijsko državno odvjetništvo u Varaždinu</derivirana_varijabla>
  </DomainObject.Predmet.StrankaFormated>
  <DomainObject.Predmet.StrankaFormatedOIB>
    <izvorni_sadrzaj>  Ministarstvo financija, Porezna uprava, Područni ured Varaždin, Ispostava Varaždin, OIB 18683136487 zastupanog po punomoćniku Županijsko državno odvjetništvo u Varaždinu</izvorni_sadrzaj>
    <derivirana_varijabla naziv="DomainObject.Predmet.StrankaFormatedOIB_1">  Ministarstvo financija, Porezna uprava, Područni ured Varaždin, Ispostava Varaždin, OIB 18683136487 zastupanog po punomoćniku Županijsko državno odvjetništvo u Varaždinu</derivirana_varijabla>
  </DomainObject.Predmet.StrankaFormatedOIB>
  <DomainObject.Predmet.StrankaFormatedWithAdress>
    <izvorni_sadrzaj> Ministarstvo financija, Porezna uprava, Područni ured Varaždin, Ispostava Varaždin, Graberje 1, 42000 Varaždin zastupanog po punomoćniku Županijsko državno odvjetništvo u Varaždinu</izvorni_sadrzaj>
    <derivirana_varijabla naziv="DomainObject.Predmet.StrankaFormatedWithAdress_1"> Ministarstvo financija, Porezna uprava, Područni ured Varaždin, Ispostava Varaždin, Graberje 1, 42000 Varaždin zastupanog po punomoćniku Županijsko državno odvjetništvo u Varaždinu</derivirana_varijabla>
  </DomainObject.Predmet.StrankaFormatedWithAdress>
  <DomainObject.Predmet.StrankaFormatedWithAdressOIB>
    <izvorni_sadrzaj> Ministarstvo financija, Porezna uprava, Područni ured Varaždin, Ispostava Varaždin, OIB 18683136487, Graberje 1, 42000 Varaždin zastupanog po punomoćniku Županijsko državno odvjetništvo u Varaždinu</izvorni_sadrzaj>
    <derivirana_varijabla naziv="DomainObject.Predmet.StrankaFormatedWithAdressOIB_1"> Ministarstvo financija, Porezna uprava, Područni ured Varaždin, Ispostava Varaždin, OIB 18683136487, Graberje 1, 42000 Varaždin zastupanog po punomoćniku Županijsko državno odvjetništvo u Varaždinu</derivirana_varijabla>
  </DomainObject.Predmet.StrankaFormatedWithAdressOIB>
  <DomainObject.Predmet.StrankaWithAdress>
    <izvorni_sadrzaj>Ministarstvo financija, Porezna uprava, Područni ured Varaždin, Ispostava Varaždin Graberje 1,42000 Varaždin</izvorni_sadrzaj>
    <derivirana_varijabla naziv="DomainObject.Predmet.StrankaWithAdress_1">Ministarstvo financija, Porezna uprava, Područni ured Varaždin, Ispostava Varaždin Graberje 1,42000 Varaždin</derivirana_varijabla>
  </DomainObject.Predmet.StrankaWithAdress>
  <DomainObject.Predmet.StrankaWithAdressOIB>
    <izvorni_sadrzaj>Ministarstvo financija, Porezna uprava, Područni ured Varaždin, Ispostava Varaždin, OIB 18683136487, Graberje 1,42000 Varaždin</izvorni_sadrzaj>
    <derivirana_varijabla naziv="DomainObject.Predmet.StrankaWithAdressOIB_1">Ministarstvo financija, Porezna uprava, Područni ured Varaždin, Ispostava Varaždin, OIB 18683136487, Graberje 1,42000 Varaždin</derivirana_varijabla>
  </DomainObject.Predmet.StrankaWithAdressOIB>
  <DomainObject.Predmet.StrankaNazivFormated>
    <izvorni_sadrzaj>Ministarstvo financija, Porezna uprava, Područni ured Varaždin, Ispostava Varaždin</izvorni_sadrzaj>
    <derivirana_varijabla naziv="DomainObject.Predmet.StrankaNazivFormated_1">Ministarstvo financija, Porezna uprava, Područni ured Varaždin, Ispostava Varaždin</derivirana_varijabla>
  </DomainObject.Predmet.StrankaNazivFormated>
  <DomainObject.Predmet.StrankaNazivFormatedOIB>
    <izvorni_sadrzaj>Ministarstvo financija, Porezna uprava, Područni ured Varaždin, Ispostava Varaždin, OIB 18683136487</izvorni_sadrzaj>
    <derivirana_varijabla naziv="DomainObject.Predmet.StrankaNazivFormatedOIB_1">Ministarstvo financija, Porezna uprava, Područni ured Varaždin, Ispostava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Ministarstvo financija, Porezna uprava, Područni ured Varaždin, Ispostava Varaždin zastupanog po punomoćniku Županijsko državno odvjetništvo u Varaždinu</item>
    </izvorni_sadrzaj>
    <derivirana_varijabla naziv="DomainObject.Predmet.StrankaListFormated_1">
      <item>Ministarstvo financija, Porezna uprava, Područni ured Varaždin, Ispostava Varaždin zastupanog po punomoćniku Županijsko državno odvjetništvo u Varaždinu</item>
    </derivirana_varijabla>
  </DomainObject.Predmet.StrankaListFormated>
  <DomainObject.Predmet.StrankaListFormatedOIB>
    <izvorni_sadrzaj>
      <item>Ministarstvo financija, Porezna uprava, Područni ured Varaždin, Ispostava Varaždin, OIB 18683136487 zastupanog po punomoćniku Županijsko državno odvjetništvo u Varaždinu</item>
    </izvorni_sadrzaj>
    <derivirana_varijabla naziv="DomainObject.Predmet.StrankaListFormatedOIB_1">
      <item>Ministarstvo financija, Porezna uprava, Područni ured Varaždin, Ispostava Varaždin, OIB 18683136487 zastupanog po punomoćniku Županijsko državno odvjetništvo u Varaždinu</item>
    </derivirana_varijabla>
  </DomainObject.Predmet.StrankaListFormatedOIB>
  <DomainObject.Predmet.StrankaListFormatedWithAdress>
    <izvorni_sadrzaj>
      <item>Ministarstvo financija, Porezna uprava, Područni ured Varaždin, Ispostava Varaždin, Graberje 1, 42000 Varaždin zastupanog po punomoćniku Županijsko državno odvjetništvo u Varaždinu</item>
    </izvorni_sadrzaj>
    <derivirana_varijabla naziv="DomainObject.Predmet.StrankaListFormatedWithAdress_1">
      <item>Ministarstvo financija, Porezna uprava, Područni ured Varaždin, Ispostava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Ministarstvo financija, Porezna uprava, Područni ured Varaždin, Ispostava Varaždin, OIB 18683136487, Graberje 1, 42000 Varaždin zastupanog po punomoćniku Županijsko državno odvjetništvo u Varaždinu</item>
    </izvorni_sadrzaj>
    <derivirana_varijabla naziv="DomainObject.Predmet.StrankaListFormatedWithAdressOIB_1">
      <item>Ministarstvo financija, Porezna uprava, Područni ured Varaždin, Ispostava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Ministarstvo financija, Porezna uprava, Područni ured Varaždin, Ispostava Varaždin</item>
    </izvorni_sadrzaj>
    <derivirana_varijabla naziv="DomainObject.Predmet.StrankaListNazivFormated_1">
      <item>Ministarstvo financija, Porezna uprava, Područni ured Varaždin, Ispostava Varaždin</item>
    </derivirana_varijabla>
  </DomainObject.Predmet.StrankaListNazivFormated>
  <DomainObject.Predmet.StrankaListNazivFormatedOIB>
    <izvorni_sadrzaj>
      <item>Ministarstvo financija, Porezna uprava, Područni ured Varaždin, Ispostava Varaždin, OIB 18683136487</item>
    </izvorni_sadrzaj>
    <derivirana_varijabla naziv="DomainObject.Predmet.StrankaListNazivFormatedOIB_1">
      <item>Ministarstvo financija, Porezna uprava, Područni ured Varaždin, Ispostava Varaždin, OIB 18683136487</item>
    </derivirana_varijabla>
  </DomainObject.Predmet.StrankaListNazivFormatedOIB>
  <DomainObject.Predmet.ProtuStrankaListFormated>
    <izvorni_sadrzaj>
      <item>L&amp;L AUTOMOBILI društvo s ograničenom odgovornošću za trgovinu automobilima</item>
    </izvorni_sadrzaj>
    <derivirana_varijabla naziv="DomainObject.Predmet.ProtuStrankaListFormated_1">
      <item>L&amp;L AUTOMOBILI društvo s ograničenom odgovornošću za trgovinu automobilima</item>
    </derivirana_varijabla>
  </DomainObject.Predmet.ProtuStrankaListFormated>
  <DomainObject.Predmet.ProtuStrankaListFormatedOIB>
    <izvorni_sadrzaj>
      <item>L&amp;L AUTOMOBILI društvo s ograničenom odgovornošću za trgovinu automobilima, OIB 71094868761</item>
    </izvorni_sadrzaj>
    <derivirana_varijabla naziv="DomainObject.Predmet.ProtuStrankaListFormatedOIB_1">
      <item>L&amp;L AUTOMOBILI društvo s ograničenom odgovornošću za trgovinu automobilima, OIB 71094868761</item>
    </derivirana_varijabla>
  </DomainObject.Predmet.ProtuStrankaListFormatedOIB>
  <DomainObject.Predmet.ProtuStrankaListFormatedWithAdress>
    <izvorni_sadrzaj>
      <item>L&amp;L AUTOMOBILI društvo s ograničenom odgovornošću za trgovinu automobilima, Ulica hrvatskih branitelja 4 A, 42000 Varaždin</item>
    </izvorni_sadrzaj>
    <derivirana_varijabla naziv="DomainObject.Predmet.ProtuStrankaListFormatedWithAdress_1">
      <item>L&amp;L AUTOMOBILI društvo s ograničenom odgovornošću za trgovinu automobilima, Ulica hrvatskih branitelja 4 A, 42000 Varaždin</item>
    </derivirana_varijabla>
  </DomainObject.Predmet.ProtuStrankaListFormatedWithAdress>
  <DomainObject.Predmet.ProtuStrankaListFormatedWithAdressOIB>
    <izvorni_sadrzaj>
      <item>L&amp;L AUTOMOBILI društvo s ograničenom odgovornošću za trgovinu automobilima, OIB 71094868761, Ulica hrvatskih branitelja 4 A, 42000 Varaždin</item>
    </izvorni_sadrzaj>
    <derivirana_varijabla naziv="DomainObject.Predmet.ProtuStrankaListFormatedWithAdressOIB_1">
      <item>L&amp;L AUTOMOBILI društvo s ograničenom odgovornošću za trgovinu automobilima, OIB 71094868761, Ulica hrvatskih branitelja 4 A, 42000 Varaždin</item>
    </derivirana_varijabla>
  </DomainObject.Predmet.ProtuStrankaListFormatedWithAdressOIB>
  <DomainObject.Predmet.ProtuStrankaListNazivFormated>
    <izvorni_sadrzaj>
      <item>L&amp;L AUTOMOBILI društvo s ograničenom odgovornošću za trgovinu automobilima</item>
    </izvorni_sadrzaj>
    <derivirana_varijabla naziv="DomainObject.Predmet.ProtuStrankaListNazivFormated_1">
      <item>L&amp;L AUTOMOBILI društvo s ograničenom odgovornošću za trgovinu automobilima</item>
    </derivirana_varijabla>
  </DomainObject.Predmet.ProtuStrankaListNazivFormated>
  <DomainObject.Predmet.ProtuStrankaListNazivFormatedOIB>
    <izvorni_sadrzaj>
      <item>L&amp;L AUTOMOBILI društvo s ograničenom odgovornošću za trgovinu automobilima, OIB 71094868761</item>
    </izvorni_sadrzaj>
    <derivirana_varijabla naziv="DomainObject.Predmet.ProtuStrankaListNazivFormatedOIB_1">
      <item>L&amp;L AUTOMOBILI društvo s ograničenom odgovornošću za trgovinu automobilima, OIB 71094868761</item>
    </derivirana_varijabla>
  </DomainObject.Predmet.ProtuStrankaListNazivFormatedOIB>
  <DomainObject.Predmet.OstaliListFormated>
    <izvorni_sadrzaj>
      <item>Kristijan Ožura</item>
      <item>Financijska agencija</item>
      <item>Trgovački sud u Varaždinu</item>
      <item>Županijsko državno odvjetništvo u Varaždinu punomoćnik sudionika u postupku Ministarstvo financija, Porezna uprava, Područni ured Varaždin, Ispostava Varaždin</item>
      <item>Raiffeisenbank Austria d.d.</item>
      <item>Policijska postaja Varaždin</item>
    </izvorni_sadrzaj>
    <derivirana_varijabla naziv="DomainObject.Predmet.OstaliListFormated_1">
      <item>Kristijan Ožura</item>
      <item>Financijska agencija</item>
      <item>Trgovački sud u Varaždinu</item>
      <item>Županijsko državno odvjetništvo u Varaždinu punomoćnik sudionika u postupku Ministarstvo financija, Porezna uprava, Područni ured Varaždin, Ispostava Varaždin</item>
      <item>Raiffeisenbank Austria d.d.</item>
      <item>Policijska postaja Varaždin</item>
    </derivirana_varijabla>
  </DomainObject.Predmet.OstaliListFormated>
  <DomainObject.Predmet.OstaliListFormatedOIB>
    <izvorni_sadrzaj>
      <item>Kristijan Ožura, OIB 32250980137</item>
      <item>Financijska agencija, OIB 85821130368</item>
      <item>Trgovački sud u Varaždinu, OIB 07397915111</item>
      <item>Županijsko državno odvjetništvo u Varaždinu punomoćnik sudionika u postupku Ministarstvo financija, Porezna uprava, Područni ured Varaždin, Ispostava Varaždin</item>
      <item>Raiffeisenbank Austria d.d.</item>
      <item>Policijska postaja Varaždin</item>
    </izvorni_sadrzaj>
    <derivirana_varijabla naziv="DomainObject.Predmet.OstaliListFormatedOIB_1">
      <item>Kristijan Ožura, OIB 32250980137</item>
      <item>Financijska agencija, OIB 85821130368</item>
      <item>Trgovački sud u Varaždinu, OIB 07397915111</item>
      <item>Županijsko državno odvjetništvo u Varaždinu punomoćnik sudionika u postupku Ministarstvo financija, Porezna uprava, Područni ured Varaždin, Ispostava Varaždin</item>
      <item>Raiffeisenbank Austria d.d.</item>
      <item>Policijska postaja Varaždin</item>
    </derivirana_varijabla>
  </DomainObject.Predmet.OstaliListFormatedOIB>
  <DomainObject.Predmet.OstaliListFormatedWithAdress>
    <izvorni_sadrzaj>
      <item>Kristijan Ožura, Ulica Hrvatskih Branitelja 4a, 42000 Varaždin</item>
      <item>Financijska agencija, Ulica grada Vukovara 70, 10000 Zagreb</item>
      <item>Trgovački sud u Varaždinu, Braće Radića 2, 42000 Varaždin</item>
      <item>Županijsko državno odvjetništvo u Varaždinu, Braće Radića 2, 42000 Varaždin punomoćnik sudionika u postupku Ministarstvo financija, Porezna uprava, Područni ured Varaždin, Ispostava Varaždin</item>
      <item>Raiffeisenbank Austria d.d., Magazinska cesta 69, 10000 Zagreb</item>
      <item>Policijska postaja Varaždin, Augusta Cesarca 18, 42000 Varaždin</item>
    </izvorni_sadrzaj>
    <derivirana_varijabla naziv="DomainObject.Predmet.OstaliListFormatedWithAdress_1">
      <item>Kristijan Ožura, Ulica Hrvatskih Branitelja 4a, 42000 Varaždin</item>
      <item>Financijska agencija, Ulica grada Vukovara 70, 10000 Zagreb</item>
      <item>Trgovački sud u Varaždinu, Braće Radića 2, 42000 Varaždin</item>
      <item>Županijsko državno odvjetništvo u Varaždinu, Braće Radića 2, 42000 Varaždin punomoćnik sudionika u postupku Ministarstvo financija, Porezna uprava, Područni ured Varaždin, Ispostava Varaždin</item>
      <item>Raiffeisenbank Austria d.d., Magazinska cesta 69, 10000 Zagreb</item>
      <item>Policijska postaja Varaždin, Augusta Cesarca 18, 42000 Varaždin</item>
    </derivirana_varijabla>
  </DomainObject.Predmet.OstaliListFormatedWithAdress>
  <DomainObject.Predmet.OstaliListFormatedWithAdressOIB>
    <izvorni_sadrzaj>
      <item>Kristijan Ožura, OIB 32250980137, Ulica Hrvatskih Branitelja 4a, 42000 Varaždin</item>
      <item>Financijska agencija, OIB 85821130368, Ulica grada Vukovara 70, 10000 Zagreb</item>
      <item>Trgovački sud u Varaždinu, OIB 07397915111, Braće Radića 2, 42000 Varaždin</item>
      <item>Županijsko državno odvjetništvo u Varaždinu, Braće Radića 2, 42000 Varaždin punomoćnik sudionika u postupku Ministarstvo financija, Porezna uprava, Područni ured Varaždin, Ispostava Varaždin</item>
      <item>Raiffeisenbank Austria d.d., Magazinska cesta 69, 10000 Zagreb</item>
      <item>Policijska postaja Varaždin, Augusta Cesarca 18, 42000 Varaždin</item>
    </izvorni_sadrzaj>
    <derivirana_varijabla naziv="DomainObject.Predmet.OstaliListFormatedWithAdressOIB_1">
      <item>Kristijan Ožura, OIB 32250980137, Ulica Hrvatskih Branitelja 4a, 42000 Varaždin</item>
      <item>Financijska agencija, OIB 85821130368, Ulica grada Vukovara 70, 10000 Zagreb</item>
      <item>Trgovački sud u Varaždinu, OIB 07397915111, Braće Radića 2, 42000 Varaždin</item>
      <item>Županijsko državno odvjetništvo u Varaždinu, Braće Radića 2, 42000 Varaždin punomoćnik sudionika u postupku Ministarstvo financija, Porezna uprava, Područni ured Varaždin, Ispostava Varaždin</item>
      <item>Raiffeisenbank Austria d.d., Magazinska cesta 69, 10000 Zagreb</item>
      <item>Policijska postaja Varaždin, Augusta Cesarca 18, 42000 Varaždin</item>
    </derivirana_varijabla>
  </DomainObject.Predmet.OstaliListFormatedWithAdressOIB>
  <DomainObject.Predmet.OstaliListNazivFormated>
    <izvorni_sadrzaj>
      <item>Kristijan Ožura</item>
      <item>Financijska agencija</item>
      <item>Trgovački sud u Varaždinu</item>
      <item>Županijsko državno odvjetništvo u Varaždinu</item>
      <item>Raiffeisenbank Austria d.d.</item>
      <item>Policijska postaja Varaždin</item>
    </izvorni_sadrzaj>
    <derivirana_varijabla naziv="DomainObject.Predmet.OstaliListNazivFormated_1">
      <item>Kristijan Ožura</item>
      <item>Financijska agencija</item>
      <item>Trgovački sud u Varaždinu</item>
      <item>Županijsko državno odvjetništvo u Varaždinu</item>
      <item>Raiffeisenbank Austria d.d.</item>
      <item>Policijska postaja Varaždin</item>
    </derivirana_varijabla>
  </DomainObject.Predmet.OstaliListNazivFormated>
  <DomainObject.Predmet.OstaliListNazivFormatedOIB>
    <izvorni_sadrzaj>
      <item>Kristijan Ožura, OIB 32250980137</item>
      <item>Financijska agencija, OIB 85821130368</item>
      <item>Trgovački sud u Varaždinu, OIB 07397915111</item>
      <item>Županijsko državno odvjetništvo u Varaždinu</item>
      <item>Raiffeisenbank Austria d.d.</item>
      <item>Policijska postaja Varaždin</item>
    </izvorni_sadrzaj>
    <derivirana_varijabla naziv="DomainObject.Predmet.OstaliListNazivFormatedOIB_1">
      <item>Kristijan Ožura, OIB 32250980137</item>
      <item>Financijska agencija, OIB 85821130368</item>
      <item>Trgovački sud u Varaždinu, OIB 07397915111</item>
      <item>Županijsko državno odvjetništvo u Varaždinu</item>
      <item>Raiffeisenbank Austria d.d.</item>
      <item>Policijska postaja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veljače 2022.</izvorni_sadrzaj>
    <derivirana_varijabla naziv="DomainObject.Datum_1">9. veljače 2022.</derivirana_varijabla>
  </DomainObject.Datum>
  <DomainObject.PoslovniBrojDokumenta>
    <izvorni_sadrzaj>St-496/2021-15</izvorni_sadrzaj>
    <derivirana_varijabla naziv="DomainObject.PoslovniBrojDokumenta_1">St-496/2021-15</derivirana_varijabla>
  </DomainObject.PoslovniBrojDokumenta>
  <DomainObject.Predmet.StrankaIDrugi>
    <izvorni_sadrzaj>Ministarstvo financija, Porezna uprava, Područni ured Varaždin, Ispostava Varaždin</izvorni_sadrzaj>
    <derivirana_varijabla naziv="DomainObject.Predmet.StrankaIDrugi_1">Ministarstvo financija, Porezna uprava, Područni ured Varaždin, Ispostava Varaždin</derivirana_varijabla>
  </DomainObject.Predmet.StrankaIDrugi>
  <DomainObject.Predmet.ProtustrankaIDrugi>
    <izvorni_sadrzaj>L&amp;L AUTOMOBILI društvo s ograničenom odgovornošću za trgovinu automobilima</izvorni_sadrzaj>
    <derivirana_varijabla naziv="DomainObject.Predmet.ProtustrankaIDrugi_1">L&amp;L AUTOMOBILI društvo s ograničenom odgovornošću za trgovinu automobilima</derivirana_varijabla>
  </DomainObject.Predmet.ProtustrankaIDrugi>
  <DomainObject.Predmet.StrankaIDrugiAdressOIB>
    <izvorni_sadrzaj>Ministarstvo financija, Porezna uprava, Područni ured Varaždin, Ispostava Varaždin, OIB 18683136487, Graberje 1, 42000 Varaždin</izvorni_sadrzaj>
    <derivirana_varijabla naziv="DomainObject.Predmet.StrankaIDrugiAdressOIB_1">Ministarstvo financija, Porezna uprava, Područni ured Varaždin, Ispostava Varaždin, OIB 18683136487, Graberje 1, 42000 Varaždin</derivirana_varijabla>
  </DomainObject.Predmet.StrankaIDrugiAdressOIB>
  <DomainObject.Predmet.ProtustrankaIDrugiAdressOIB>
    <izvorni_sadrzaj>L&amp;L AUTOMOBILI društvo s ograničenom odgovornošću za trgovinu automobilima, OIB 71094868761, Ulica hrvatskih branitelja 4 A, 42000 Varaždin</izvorni_sadrzaj>
    <derivirana_varijabla naziv="DomainObject.Predmet.ProtustrankaIDrugiAdressOIB_1">L&amp;L AUTOMOBILI društvo s ograničenom odgovornošću za trgovinu automobilima, OIB 71094868761, Ulica hrvatskih branitelja 4 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L&amp;L AUTOMOBILI društvo s ograničenom odgovornošću za trgovinu automobilima</item>
      <item>Kristijan Ožura</item>
      <item>Ministarstvo financija, Porezna uprava, Područni ured Varaždin, Ispostava Varaždin</item>
      <item>Financijska agencija</item>
      <item>Trgovački sud u Varaždinu</item>
      <item>Županijsko državno odvjetništvo u Varaždinu</item>
      <item>Raiffeisenbank Austria d.d.</item>
      <item>Policijska postaja Varaždin</item>
    </izvorni_sadrzaj>
    <derivirana_varijabla naziv="DomainObject.Predmet.SudioniciListNaziv_1">
      <item>L&amp;L AUTOMOBILI društvo s ograničenom odgovornošću za trgovinu automobilima</item>
      <item>Kristijan Ožura</item>
      <item>Ministarstvo financija, Porezna uprava, Područni ured Varaždin, Ispostava Varaždin</item>
      <item>Financijska agencija</item>
      <item>Trgovački sud u Varaždinu</item>
      <item>Županijsko državno odvjetništvo u Varaždinu</item>
      <item>Raiffeisenbank Austria d.d.</item>
      <item>Policijska postaja Varaždin</item>
    </derivirana_varijabla>
  </DomainObject.Predmet.SudioniciListNaziv>
  <DomainObject.Predmet.SudioniciListAdressOIB>
    <izvorni_sadrzaj>
      <item>L&amp;L AUTOMOBILI društvo s ograničenom odgovornošću za trgovinu automobilima, OIB 71094868761, Ulica hrvatskih branitelja 4 A,42000 Varaždin</item>
      <item>Kristijan Ožura, OIB 32250980137, Ulica Hrvatskih Branitelja 4a,42000 Varaždin</item>
      <item>Ministarstvo financija, Porezna uprava, Područni ured Varaždin, Ispostava Varaždin, OIB 18683136487, Graberje 1,42000 Varaždin</item>
      <item>Financijska agencija, OIB 85821130368, Ulica grada Vukovara 70,10000 Zagreb</item>
      <item>Trgovački sud u Varaždinu, OIB 07397915111, Braće Radića 2,42000 Varaždin</item>
      <item>Županijsko državno odvjetništvo u Varaždinu, Braće Radića 2,42000 Varaždin</item>
      <item>Raiffeisenbank Austria d.d., Magazinska cesta 69,10000 Zagreb</item>
      <item>Policijska postaja Varaždin, Augusta Cesarca 18,42000 Varaždin</item>
    </izvorni_sadrzaj>
    <derivirana_varijabla naziv="DomainObject.Predmet.SudioniciListAdressOIB_1">
      <item>L&amp;L AUTOMOBILI društvo s ograničenom odgovornošću za trgovinu automobilima, OIB 71094868761, Ulica hrvatskih branitelja 4 A,42000 Varaždin</item>
      <item>Kristijan Ožura, OIB 32250980137, Ulica Hrvatskih Branitelja 4a,42000 Varaždin</item>
      <item>Ministarstvo financija, Porezna uprava, Područni ured Varaždin, Ispostava Varaždin, OIB 18683136487, Graberje 1,42000 Varaždin</item>
      <item>Financijska agencija, OIB 85821130368, Ulica grada Vukovara 70,10000 Zagreb</item>
      <item>Trgovački sud u Varaždinu, OIB 07397915111, Braće Radića 2,42000 Varaždin</item>
      <item>Županijsko državno odvjetništvo u Varaždinu, Braće Radića 2,42000 Varaždin</item>
      <item>Raiffeisenbank Austria d.d., Magazinska cesta 69,10000 Zagreb</item>
      <item>Policijska postaja Varaždin, Augusta Cesarca 18,42000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71094868761</item>
      <item>, OIB 32250980137</item>
      <item>, OIB 18683136487</item>
      <item>, OIB 85821130368</item>
      <item>, OIB 07397915111</item>
      <item>, OIB null</item>
      <item>, OIB null</item>
      <item>, OIB null</item>
    </izvorni_sadrzaj>
    <derivirana_varijabla naziv="DomainObject.Predmet.SudioniciListNazivOIB_1">
      <item>, OIB 71094868761</item>
      <item>, OIB 32250980137</item>
      <item>, OIB 18683136487</item>
      <item>, OIB 85821130368</item>
      <item>, OIB 07397915111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lipnja 2021.</izvorni_sadrzaj>
    <derivirana_varijabla naziv="DomainObject.Predmet.DatumPocetkaProcesa_1">21. lipnja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D8F713-A3E4-4023-966C-8FCABCDE2E16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225</properties:Words>
  <properties:Characters>1151</properties:Characters>
  <properties:Lines>57</properties:Lines>
  <properties:Paragraphs>27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1409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2022-01-14T13:18:00Z</dcterms:created>
  <dc:creator>Mirjana Mlinarić</dc:creator>
  <cp:lastModifiedBy>Nevenka Vuković</cp:lastModifiedBy>
  <cp:lastPrinted>2022-02-09T12:39:00Z</cp:lastPrinted>
  <dcterms:modified xmlns:xsi="http://www.w3.org/2001/XMLSchema-instance" xsi:type="dcterms:W3CDTF">2022-02-09T12:40:00Z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St-496/2021-15 / Zapisnik - Ročište radi rasprave o uvjetima za otvaranje steč. post. (St-496-21-15 Zapisnik od 9.2.22 - 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